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Romsey and Southampton North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Romsey and Southampton North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Romsey and Southampton North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Romsey and Southampton North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Romsey and Southampton North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Romsey and Southampton North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Romsey and Southampton North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Romsey and Southampton North is estimated to be </w:t>
      </w:r>
      <w:r w:rsidRPr="00773DF7">
        <w:rPr>
          <w:rFonts w:ascii="Libre Franklin Light" w:eastAsia="Times New Roman" w:hAnsi="Libre Franklin Light" w:cs="Calibri Light"/>
          <w:b/>
          <w:bCs/>
          <w:color w:val="C45911" w:themeColor="accent2" w:themeShade="BF"/>
        </w:rPr>
        <w:t xml:space="preserve">£1,312,922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Romsey and Southampton North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Romsey and Southampton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Romsey and Southampton North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Romsey and Southampton North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omsey and Southampton N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Romsey and Southampton North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omsey and Southampton N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Romsey and Southampton North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Romsey and Southampton North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omsey and Southampton N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Romsey and Southampton North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Romsey and Southampton North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Romsey and Southampton North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Romsey and Southampton North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Romsey and Southampton North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Romsey and Southampton North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£1,312,922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Romsey and Southampton North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£21,385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£442,261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£31,682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£8,911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£16,336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£792,347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£1,312,922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Romsey and Southampton North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Romsey and Southampton North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Romsey and Southampton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Romsey and Southampton North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Romsey and Southampton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Romsey and Southampton North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Romsey and Southampton North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Romsey and Southampton North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Romsey and Southampton North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Romsey and Southampton North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Romsey and Southampton North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Romsey and Southampton North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D9E0600-296C-42EB-A723-B3CA466E3F2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